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AEC22" w14:textId="18E5027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56F8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56F8F" w:rsidRPr="00A4341C">
        <w:rPr>
          <w:rFonts w:ascii="Corbel" w:hAnsi="Corbel" w:cs="Corbel"/>
          <w:i/>
          <w:iCs/>
        </w:rPr>
        <w:t>UR  nr</w:t>
      </w:r>
      <w:proofErr w:type="gramEnd"/>
      <w:r w:rsidR="00F56F8F" w:rsidRPr="00A4341C">
        <w:rPr>
          <w:rFonts w:ascii="Corbel" w:hAnsi="Corbel" w:cs="Corbel"/>
          <w:i/>
          <w:iCs/>
        </w:rPr>
        <w:t xml:space="preserve"> </w:t>
      </w:r>
      <w:r w:rsidR="00246ABD">
        <w:rPr>
          <w:rFonts w:ascii="Corbel" w:hAnsi="Corbel" w:cs="Corbel"/>
          <w:i/>
          <w:iCs/>
        </w:rPr>
        <w:t>61</w:t>
      </w:r>
      <w:r w:rsidR="00F56F8F" w:rsidRPr="00A4341C">
        <w:rPr>
          <w:rFonts w:ascii="Corbel" w:hAnsi="Corbel" w:cs="Corbel"/>
          <w:i/>
          <w:iCs/>
        </w:rPr>
        <w:t>/20</w:t>
      </w:r>
      <w:r w:rsidR="00F56F8F">
        <w:rPr>
          <w:rFonts w:ascii="Corbel" w:hAnsi="Corbel" w:cs="Corbel"/>
          <w:i/>
          <w:iCs/>
        </w:rPr>
        <w:t>2</w:t>
      </w:r>
      <w:r w:rsidR="00246ABD">
        <w:rPr>
          <w:rFonts w:ascii="Corbel" w:hAnsi="Corbel" w:cs="Corbel"/>
          <w:i/>
          <w:iCs/>
        </w:rPr>
        <w:t>5</w:t>
      </w:r>
    </w:p>
    <w:p w14:paraId="75F1B1C9" w14:textId="77777777" w:rsidR="00F56F8F" w:rsidRPr="00E960BB" w:rsidRDefault="00F56F8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43E5944" w14:textId="77777777" w:rsidR="0085747A" w:rsidRPr="00272BF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72BF8">
        <w:rPr>
          <w:rFonts w:ascii="Corbel" w:hAnsi="Corbel"/>
          <w:b/>
          <w:smallCaps/>
          <w:sz w:val="24"/>
          <w:szCs w:val="24"/>
        </w:rPr>
        <w:t>SYLABUS</w:t>
      </w:r>
    </w:p>
    <w:p w14:paraId="76F3593F" w14:textId="71774568" w:rsidR="0085747A" w:rsidRPr="00272BF8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272BF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72BF8">
        <w:rPr>
          <w:rFonts w:ascii="Corbel" w:hAnsi="Corbel"/>
          <w:i/>
          <w:smallCaps/>
          <w:sz w:val="24"/>
          <w:szCs w:val="24"/>
        </w:rPr>
        <w:t xml:space="preserve"> </w:t>
      </w:r>
      <w:r w:rsidR="00485BD8">
        <w:rPr>
          <w:rFonts w:ascii="Corbel" w:hAnsi="Corbel"/>
          <w:i/>
          <w:smallCaps/>
          <w:sz w:val="24"/>
          <w:szCs w:val="24"/>
        </w:rPr>
        <w:t>202</w:t>
      </w:r>
      <w:r w:rsidR="00246ABD">
        <w:rPr>
          <w:rFonts w:ascii="Corbel" w:hAnsi="Corbel"/>
          <w:i/>
          <w:smallCaps/>
          <w:sz w:val="24"/>
          <w:szCs w:val="24"/>
        </w:rPr>
        <w:t>5</w:t>
      </w:r>
      <w:r w:rsidR="00485BD8">
        <w:rPr>
          <w:rFonts w:ascii="Corbel" w:hAnsi="Corbel"/>
          <w:i/>
          <w:smallCaps/>
          <w:sz w:val="24"/>
          <w:szCs w:val="24"/>
        </w:rPr>
        <w:t>-202</w:t>
      </w:r>
      <w:r w:rsidR="00246ABD">
        <w:rPr>
          <w:rFonts w:ascii="Corbel" w:hAnsi="Corbel"/>
          <w:i/>
          <w:smallCaps/>
          <w:sz w:val="24"/>
          <w:szCs w:val="24"/>
        </w:rPr>
        <w:t>7</w:t>
      </w:r>
    </w:p>
    <w:p w14:paraId="70B3B407" w14:textId="5075DB9D" w:rsidR="00445970" w:rsidRPr="00EA4832" w:rsidRDefault="00445970" w:rsidP="00272BF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014934">
        <w:rPr>
          <w:rFonts w:ascii="Corbel" w:hAnsi="Corbel"/>
          <w:sz w:val="20"/>
          <w:szCs w:val="20"/>
        </w:rPr>
        <w:t>202</w:t>
      </w:r>
      <w:r w:rsidR="00246ABD">
        <w:rPr>
          <w:rFonts w:ascii="Corbel" w:hAnsi="Corbel"/>
          <w:sz w:val="20"/>
          <w:szCs w:val="20"/>
        </w:rPr>
        <w:t>6</w:t>
      </w:r>
      <w:r w:rsidR="00014934">
        <w:rPr>
          <w:rFonts w:ascii="Corbel" w:hAnsi="Corbel"/>
          <w:sz w:val="20"/>
          <w:szCs w:val="20"/>
        </w:rPr>
        <w:t>/202</w:t>
      </w:r>
      <w:r w:rsidR="00246ABD">
        <w:rPr>
          <w:rFonts w:ascii="Corbel" w:hAnsi="Corbel"/>
          <w:sz w:val="20"/>
          <w:szCs w:val="20"/>
        </w:rPr>
        <w:t>7</w:t>
      </w:r>
    </w:p>
    <w:p w14:paraId="390E71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1F2018" w14:textId="77777777" w:rsidR="0085747A" w:rsidRDefault="0085747A" w:rsidP="00272BF8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171F44D6" w14:textId="77777777" w:rsidR="00272BF8" w:rsidRPr="009C54AE" w:rsidRDefault="00272BF8" w:rsidP="00272BF8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1B85C3C" w14:textId="77777777" w:rsidTr="00B819C8">
        <w:tc>
          <w:tcPr>
            <w:tcW w:w="2694" w:type="dxa"/>
            <w:vAlign w:val="center"/>
          </w:tcPr>
          <w:p w14:paraId="25A092F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33FE88" w14:textId="77777777" w:rsidR="0085747A" w:rsidRPr="009C54AE" w:rsidRDefault="00DA5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ekonomicznej</w:t>
            </w:r>
          </w:p>
        </w:tc>
      </w:tr>
      <w:tr w:rsidR="0085747A" w:rsidRPr="009C54AE" w14:paraId="716B35A9" w14:textId="77777777" w:rsidTr="00B819C8">
        <w:tc>
          <w:tcPr>
            <w:tcW w:w="2694" w:type="dxa"/>
            <w:vAlign w:val="center"/>
          </w:tcPr>
          <w:p w14:paraId="68B71F7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3E345A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E/II/A.5</w:t>
            </w:r>
          </w:p>
        </w:tc>
      </w:tr>
      <w:tr w:rsidR="0072295C" w:rsidRPr="009C54AE" w14:paraId="278DEAF8" w14:textId="77777777" w:rsidTr="00B819C8">
        <w:tc>
          <w:tcPr>
            <w:tcW w:w="2694" w:type="dxa"/>
            <w:vAlign w:val="center"/>
          </w:tcPr>
          <w:p w14:paraId="38F693D9" w14:textId="77777777" w:rsidR="0072295C" w:rsidRPr="009C54AE" w:rsidRDefault="0072295C" w:rsidP="007229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692C49F" w14:textId="07792D7E" w:rsidR="0072295C" w:rsidRPr="009C54AE" w:rsidRDefault="0072295C" w:rsidP="007229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2295C" w:rsidRPr="009C54AE" w14:paraId="3A641CF4" w14:textId="77777777" w:rsidTr="00B819C8">
        <w:tc>
          <w:tcPr>
            <w:tcW w:w="2694" w:type="dxa"/>
            <w:vAlign w:val="center"/>
          </w:tcPr>
          <w:p w14:paraId="0A7BF274" w14:textId="77777777" w:rsidR="0072295C" w:rsidRPr="009C54AE" w:rsidRDefault="0072295C" w:rsidP="007229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11151F" w14:textId="0FDF3E56" w:rsidR="0072295C" w:rsidRPr="009C54AE" w:rsidRDefault="0072295C" w:rsidP="007229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61F0397" w14:textId="77777777" w:rsidTr="00B819C8">
        <w:tc>
          <w:tcPr>
            <w:tcW w:w="2694" w:type="dxa"/>
            <w:vAlign w:val="center"/>
          </w:tcPr>
          <w:p w14:paraId="2DB79C8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D93E0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A56983A" w14:textId="77777777" w:rsidTr="00B819C8">
        <w:tc>
          <w:tcPr>
            <w:tcW w:w="2694" w:type="dxa"/>
            <w:vAlign w:val="center"/>
          </w:tcPr>
          <w:p w14:paraId="7ED9A49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8B8AB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B380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64B75AB" w14:textId="77777777" w:rsidTr="00B819C8">
        <w:tc>
          <w:tcPr>
            <w:tcW w:w="2694" w:type="dxa"/>
            <w:vAlign w:val="center"/>
          </w:tcPr>
          <w:p w14:paraId="771AD6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B693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4A2E0B" w14:textId="77777777" w:rsidTr="00B819C8">
        <w:tc>
          <w:tcPr>
            <w:tcW w:w="2694" w:type="dxa"/>
            <w:vAlign w:val="center"/>
          </w:tcPr>
          <w:p w14:paraId="17EDC8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277898" w14:textId="77777777" w:rsidR="0085747A" w:rsidRPr="009C54AE" w:rsidRDefault="0017512A" w:rsidP="001B5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BBF0316" w14:textId="77777777" w:rsidTr="00B819C8">
        <w:tc>
          <w:tcPr>
            <w:tcW w:w="2694" w:type="dxa"/>
            <w:vAlign w:val="center"/>
          </w:tcPr>
          <w:p w14:paraId="61D539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FD9EB9" w14:textId="77777777" w:rsidR="0085747A" w:rsidRPr="009C54AE" w:rsidRDefault="00CB40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I/3</w:t>
            </w:r>
          </w:p>
        </w:tc>
      </w:tr>
      <w:tr w:rsidR="0085747A" w:rsidRPr="009C54AE" w14:paraId="624F7401" w14:textId="77777777" w:rsidTr="00B819C8">
        <w:tc>
          <w:tcPr>
            <w:tcW w:w="2694" w:type="dxa"/>
            <w:vAlign w:val="center"/>
          </w:tcPr>
          <w:p w14:paraId="49E641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7360A6" w14:textId="77777777" w:rsidR="0085747A" w:rsidRPr="009C54AE" w:rsidRDefault="0017512A" w:rsidP="00014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2BEBAF1E" w14:textId="77777777" w:rsidTr="00B819C8">
        <w:tc>
          <w:tcPr>
            <w:tcW w:w="2694" w:type="dxa"/>
            <w:vAlign w:val="center"/>
          </w:tcPr>
          <w:p w14:paraId="1D2230F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BC5A9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BCE173D" w14:textId="77777777" w:rsidTr="00B819C8">
        <w:tc>
          <w:tcPr>
            <w:tcW w:w="2694" w:type="dxa"/>
            <w:vAlign w:val="center"/>
          </w:tcPr>
          <w:p w14:paraId="0BA9D3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13CDE2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1ED402C3" w14:textId="77777777" w:rsidTr="00B819C8">
        <w:tc>
          <w:tcPr>
            <w:tcW w:w="2694" w:type="dxa"/>
            <w:vAlign w:val="center"/>
          </w:tcPr>
          <w:p w14:paraId="3C5E6B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52069A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467AAAE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06A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FA9B3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B212A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8E3BB23" w14:textId="77777777" w:rsidTr="000149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FB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59BF1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2F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7F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B4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FC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B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F4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3C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E8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28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B90A281" w14:textId="77777777" w:rsidTr="00272BF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13D7" w14:textId="77777777" w:rsidR="00015B8F" w:rsidRPr="009C54AE" w:rsidRDefault="00CB40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0F0D" w14:textId="77777777" w:rsidR="00015B8F" w:rsidRPr="009C54AE" w:rsidRDefault="000149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2770" w14:textId="77777777" w:rsidR="00015B8F" w:rsidRPr="009C54AE" w:rsidRDefault="000149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B2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AB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90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3A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93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D1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F42" w14:textId="77777777" w:rsidR="00015B8F" w:rsidRPr="009C54AE" w:rsidRDefault="000149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B70C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5FACD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7720F4" w14:textId="77777777" w:rsidR="00272BF8" w:rsidRPr="00272BF8" w:rsidRDefault="00272BF8" w:rsidP="00272B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272BF8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272BF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72BF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9A62C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113810DA" w14:textId="77777777" w:rsidR="00272BF8" w:rsidRPr="009C54AE" w:rsidRDefault="00272BF8" w:rsidP="00272B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72BF8">
        <w:rPr>
          <w:rFonts w:ascii="MS Gothic" w:eastAsia="MS Gothic" w:hAnsi="MS Gothic" w:cs="MS Gothic" w:hint="eastAsia"/>
          <w:b w:val="0"/>
          <w:szCs w:val="24"/>
        </w:rPr>
        <w:t>☐</w:t>
      </w:r>
      <w:r w:rsidRPr="00272B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EEB37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B7BF2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42D293C" w14:textId="77777777" w:rsidR="009C54AE" w:rsidRDefault="00042F86" w:rsidP="00042F8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14934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0393DC7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7E33E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7968F5" w14:textId="77777777" w:rsidTr="00745302">
        <w:tc>
          <w:tcPr>
            <w:tcW w:w="9670" w:type="dxa"/>
          </w:tcPr>
          <w:p w14:paraId="369ACB63" w14:textId="77777777" w:rsidR="0085747A" w:rsidRPr="009C54AE" w:rsidRDefault="00666D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>O</w:t>
            </w:r>
            <w:r w:rsidRPr="00BE1E91">
              <w:rPr>
                <w:rFonts w:ascii="Corbel" w:hAnsi="Corbel"/>
                <w:b w:val="0"/>
                <w:smallCaps w:val="0"/>
              </w:rPr>
              <w:t>panowane podstaw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BE1E91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makro- i mikroekonomii</w:t>
            </w:r>
          </w:p>
        </w:tc>
      </w:tr>
    </w:tbl>
    <w:p w14:paraId="2BBC709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385F2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A6E5C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CB083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082EC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66DAB" w:rsidRPr="009C54AE" w14:paraId="1378EE7D" w14:textId="77777777" w:rsidTr="00666DAB">
        <w:tc>
          <w:tcPr>
            <w:tcW w:w="845" w:type="dxa"/>
            <w:vAlign w:val="center"/>
          </w:tcPr>
          <w:p w14:paraId="69F68218" w14:textId="77777777" w:rsidR="00666DAB" w:rsidRPr="009C54AE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0E9C6B6" w14:textId="77777777" w:rsidR="00666DAB" w:rsidRPr="00DE1D96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D96">
              <w:rPr>
                <w:rFonts w:ascii="Corbel" w:hAnsi="Corbel"/>
                <w:b w:val="0"/>
                <w:sz w:val="24"/>
              </w:rPr>
              <w:t xml:space="preserve">zapoznawanie studentów </w:t>
            </w:r>
            <w:r>
              <w:rPr>
                <w:rFonts w:ascii="Corbel" w:hAnsi="Corbel"/>
                <w:b w:val="0"/>
                <w:sz w:val="24"/>
              </w:rPr>
              <w:t xml:space="preserve">z </w:t>
            </w:r>
            <w:r w:rsidRPr="00DE1D96">
              <w:rPr>
                <w:rFonts w:ascii="Corbel" w:hAnsi="Corbel"/>
                <w:b w:val="0"/>
                <w:sz w:val="24"/>
              </w:rPr>
              <w:t xml:space="preserve">procesem kształtowania się różnorodnych poglądów stanowiących podstawy nauki ekonomii w ujęciu historycznym  </w:t>
            </w:r>
          </w:p>
        </w:tc>
      </w:tr>
      <w:tr w:rsidR="00666DAB" w:rsidRPr="009C54AE" w14:paraId="5E2D5439" w14:textId="77777777" w:rsidTr="00666DAB">
        <w:tc>
          <w:tcPr>
            <w:tcW w:w="845" w:type="dxa"/>
            <w:vAlign w:val="center"/>
          </w:tcPr>
          <w:p w14:paraId="2161F7FF" w14:textId="77777777" w:rsidR="00666DAB" w:rsidRPr="009C54AE" w:rsidRDefault="00666DAB" w:rsidP="00666DA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673A929" w14:textId="77777777" w:rsidR="00666DAB" w:rsidRPr="00DE1D96" w:rsidRDefault="00666DAB" w:rsidP="00666D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D96">
              <w:rPr>
                <w:rFonts w:ascii="Corbel" w:hAnsi="Corbel"/>
                <w:b w:val="0"/>
                <w:sz w:val="24"/>
              </w:rPr>
              <w:t>przedstawienie dziejów myśli ekonomicznej dla pełniejszego i głębszego zrozumienia źródeł współczesnych koncepcji ekonomicznych</w:t>
            </w:r>
          </w:p>
        </w:tc>
      </w:tr>
    </w:tbl>
    <w:p w14:paraId="0C04EF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6E081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C3A344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5DC38CBE" w14:textId="77777777" w:rsidTr="00666DAB">
        <w:tc>
          <w:tcPr>
            <w:tcW w:w="1447" w:type="dxa"/>
            <w:vAlign w:val="center"/>
          </w:tcPr>
          <w:p w14:paraId="5FF539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DB740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A2F25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6DAB" w:rsidRPr="009C54AE" w14:paraId="4DC4F0D9" w14:textId="77777777" w:rsidTr="00666DAB">
        <w:tc>
          <w:tcPr>
            <w:tcW w:w="1447" w:type="dxa"/>
          </w:tcPr>
          <w:p w14:paraId="31FB4D82" w14:textId="77777777" w:rsidR="00666DAB" w:rsidRPr="009C54AE" w:rsidRDefault="00666DAB" w:rsidP="00666D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08" w:type="dxa"/>
          </w:tcPr>
          <w:p w14:paraId="10D95111" w14:textId="77777777" w:rsidR="00666DAB" w:rsidRPr="00E273FC" w:rsidRDefault="003A76DC" w:rsidP="00E273FC">
            <w:pPr>
              <w:pStyle w:val="Default"/>
              <w:rPr>
                <w:rFonts w:ascii="Corbel" w:hAnsi="Corbel"/>
                <w:color w:val="auto"/>
                <w:szCs w:val="23"/>
              </w:rPr>
            </w:pPr>
            <w:r w:rsidRPr="00E273FC">
              <w:rPr>
                <w:rFonts w:ascii="Corbel" w:hAnsi="Corbel"/>
                <w:color w:val="auto"/>
                <w:szCs w:val="23"/>
              </w:rPr>
              <w:t xml:space="preserve">Zna </w:t>
            </w:r>
            <w:r w:rsidR="00666DAB" w:rsidRPr="00E273FC">
              <w:rPr>
                <w:rFonts w:ascii="Corbel" w:hAnsi="Corbel"/>
                <w:color w:val="auto"/>
                <w:szCs w:val="23"/>
              </w:rPr>
              <w:t>pojęcia</w:t>
            </w:r>
            <w:r w:rsidRPr="00E273FC">
              <w:rPr>
                <w:rFonts w:ascii="Corbel" w:hAnsi="Corbel"/>
                <w:color w:val="auto"/>
                <w:szCs w:val="23"/>
              </w:rPr>
              <w:t>,</w:t>
            </w:r>
            <w:r w:rsidR="00666DAB" w:rsidRPr="00E273FC">
              <w:rPr>
                <w:rFonts w:ascii="Corbel" w:hAnsi="Corbel"/>
                <w:color w:val="auto"/>
                <w:szCs w:val="23"/>
              </w:rPr>
              <w:t xml:space="preserve"> </w:t>
            </w:r>
            <w:r w:rsidRPr="00E273FC">
              <w:rPr>
                <w:rFonts w:ascii="Corbel" w:hAnsi="Corbel"/>
                <w:color w:val="auto"/>
              </w:rPr>
              <w:t>fakty i zjawiska z zakresu nauk ekonomicznych oraz dotyczące ich metody i teorie wyjaśniające złożone zależności między nimi w ujęciu mikro</w:t>
            </w:r>
            <w:r w:rsidR="00E273FC" w:rsidRPr="00E273FC">
              <w:rPr>
                <w:rFonts w:ascii="Corbel" w:hAnsi="Corbel"/>
                <w:color w:val="auto"/>
              </w:rPr>
              <w:t>-</w:t>
            </w:r>
            <w:r w:rsidRPr="00E273FC">
              <w:rPr>
                <w:rFonts w:ascii="Corbel" w:hAnsi="Corbel"/>
                <w:color w:val="auto"/>
              </w:rPr>
              <w:t xml:space="preserve"> i makroekonomicznym, stanowiące wiedzę ogólną z zakresu dyscypliny ekonomia i finanse oraz dyscyplin pokrewnych</w:t>
            </w:r>
          </w:p>
        </w:tc>
        <w:tc>
          <w:tcPr>
            <w:tcW w:w="1865" w:type="dxa"/>
          </w:tcPr>
          <w:p w14:paraId="7C07AEAC" w14:textId="77777777" w:rsidR="00666DAB" w:rsidRPr="00C841AF" w:rsidRDefault="00666DAB" w:rsidP="00272BF8">
            <w:pPr>
              <w:spacing w:after="0"/>
              <w:jc w:val="center"/>
              <w:rPr>
                <w:rFonts w:ascii="Corbel" w:hAnsi="Corbel"/>
                <w:sz w:val="24"/>
              </w:rPr>
            </w:pPr>
            <w:r w:rsidRPr="00F12A61">
              <w:rPr>
                <w:rFonts w:ascii="Corbel" w:hAnsi="Corbel"/>
                <w:sz w:val="24"/>
              </w:rPr>
              <w:t>K_W01</w:t>
            </w:r>
          </w:p>
        </w:tc>
      </w:tr>
      <w:tr w:rsidR="0085747A" w:rsidRPr="009C54AE" w14:paraId="39D8CE4A" w14:textId="77777777" w:rsidTr="00666DAB">
        <w:tc>
          <w:tcPr>
            <w:tcW w:w="1447" w:type="dxa"/>
          </w:tcPr>
          <w:p w14:paraId="175892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3BEA6835" w14:textId="77777777" w:rsidR="0085747A" w:rsidRPr="003A76DC" w:rsidRDefault="00E273FC" w:rsidP="00E27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73FC">
              <w:rPr>
                <w:rFonts w:ascii="Corbel" w:hAnsi="Corbel"/>
                <w:b w:val="0"/>
                <w:smallCaps w:val="0"/>
              </w:rPr>
              <w:t>Nazywa i opisuje podstawowe nurty i szkoły myśli ekonomicznej w historycznym procesie ich ewolucji</w:t>
            </w:r>
          </w:p>
        </w:tc>
        <w:tc>
          <w:tcPr>
            <w:tcW w:w="1865" w:type="dxa"/>
          </w:tcPr>
          <w:p w14:paraId="2AAC94E5" w14:textId="77777777" w:rsidR="0085747A" w:rsidRPr="00666DAB" w:rsidRDefault="00666DAB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K_W08</w:t>
            </w:r>
          </w:p>
        </w:tc>
      </w:tr>
      <w:tr w:rsidR="00FC1347" w:rsidRPr="009C54AE" w14:paraId="770C07FA" w14:textId="77777777" w:rsidTr="00666DAB">
        <w:tc>
          <w:tcPr>
            <w:tcW w:w="1447" w:type="dxa"/>
          </w:tcPr>
          <w:p w14:paraId="4D6EB018" w14:textId="77777777" w:rsidR="00FC1347" w:rsidRPr="009C54AE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2A665FF0" w14:textId="77777777" w:rsidR="00FC1347" w:rsidRPr="00FC1347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347">
              <w:rPr>
                <w:rFonts w:ascii="Corbel" w:hAnsi="Corbel"/>
                <w:b w:val="0"/>
                <w:smallCaps w:val="0"/>
              </w:rPr>
              <w:t>Ma umiejętność przygotowywania wystąpień ustnych w języku polskim z wykorzystaniem technik multimedialnych dotyczących problemów ekonomicznych w kontekście historycznym</w:t>
            </w:r>
          </w:p>
        </w:tc>
        <w:tc>
          <w:tcPr>
            <w:tcW w:w="1865" w:type="dxa"/>
          </w:tcPr>
          <w:p w14:paraId="347B3E26" w14:textId="77777777" w:rsidR="00FC1347" w:rsidRPr="00666DAB" w:rsidRDefault="00FC1347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K_U09</w:t>
            </w:r>
          </w:p>
        </w:tc>
      </w:tr>
      <w:tr w:rsidR="00FC1347" w:rsidRPr="009C54AE" w14:paraId="42A1FCB2" w14:textId="77777777" w:rsidTr="00666DAB">
        <w:tc>
          <w:tcPr>
            <w:tcW w:w="1447" w:type="dxa"/>
          </w:tcPr>
          <w:p w14:paraId="239AE94C" w14:textId="77777777" w:rsidR="00FC1347" w:rsidRPr="009C54AE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08F4DC9C" w14:textId="77777777" w:rsidR="00FC1347" w:rsidRPr="00FC1347" w:rsidRDefault="00FC1347" w:rsidP="00FC1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347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FC1347">
              <w:rPr>
                <w:rFonts w:ascii="Corbel" w:hAnsi="Corbel"/>
                <w:b w:val="0"/>
                <w:smallCaps w:val="0"/>
              </w:rPr>
              <w:t>samodzielnie planować i realizować własne uczenie się</w:t>
            </w:r>
          </w:p>
        </w:tc>
        <w:tc>
          <w:tcPr>
            <w:tcW w:w="1865" w:type="dxa"/>
          </w:tcPr>
          <w:p w14:paraId="34BFF18A" w14:textId="77777777" w:rsidR="00FC1347" w:rsidRPr="00666DAB" w:rsidRDefault="00FC1347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6DAB">
              <w:rPr>
                <w:rFonts w:ascii="Corbel" w:eastAsia="Times New Roman" w:hAnsi="Corbel"/>
                <w:b w:val="0"/>
                <w:szCs w:val="20"/>
              </w:rPr>
              <w:t>K_U12</w:t>
            </w:r>
          </w:p>
        </w:tc>
      </w:tr>
    </w:tbl>
    <w:p w14:paraId="5B6810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3BD4C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C5FAAC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2709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CB3284" w14:textId="77777777" w:rsidTr="00FC1347">
        <w:tc>
          <w:tcPr>
            <w:tcW w:w="9520" w:type="dxa"/>
          </w:tcPr>
          <w:p w14:paraId="6DA18DD6" w14:textId="77777777" w:rsidR="0085747A" w:rsidRPr="009C54AE" w:rsidRDefault="0085747A" w:rsidP="009A62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1347" w:rsidRPr="009C54AE" w14:paraId="33AD1666" w14:textId="77777777" w:rsidTr="00FC1347">
        <w:tc>
          <w:tcPr>
            <w:tcW w:w="9520" w:type="dxa"/>
          </w:tcPr>
          <w:p w14:paraId="335DE1D2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675E">
              <w:rPr>
                <w:rFonts w:ascii="Corbel" w:hAnsi="Corbel"/>
                <w:sz w:val="24"/>
              </w:rPr>
              <w:t>Historia myśli ekonomicznej - przedmiot i podejście metodyczne</w:t>
            </w:r>
          </w:p>
        </w:tc>
      </w:tr>
      <w:tr w:rsidR="00FC1347" w:rsidRPr="009C54AE" w14:paraId="642DEA2D" w14:textId="77777777" w:rsidTr="00FC1347">
        <w:tc>
          <w:tcPr>
            <w:tcW w:w="9520" w:type="dxa"/>
          </w:tcPr>
          <w:p w14:paraId="12410A1E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675E">
              <w:rPr>
                <w:rFonts w:ascii="Corbel" w:hAnsi="Corbel"/>
                <w:sz w:val="24"/>
              </w:rPr>
              <w:t xml:space="preserve">Myśl ekonomiczna </w:t>
            </w:r>
            <w:r>
              <w:rPr>
                <w:rFonts w:ascii="Corbel" w:hAnsi="Corbel"/>
                <w:sz w:val="24"/>
              </w:rPr>
              <w:t>starożytności:</w:t>
            </w:r>
            <w:r w:rsidRPr="0018675E">
              <w:rPr>
                <w:rFonts w:ascii="Corbel" w:hAnsi="Corbel"/>
                <w:sz w:val="24"/>
              </w:rPr>
              <w:t xml:space="preserve"> problemy ekonomiczne w poglądach wiodących myśliciel</w:t>
            </w:r>
            <w:r>
              <w:rPr>
                <w:rFonts w:ascii="Corbel" w:hAnsi="Corbel"/>
                <w:sz w:val="24"/>
              </w:rPr>
              <w:t>i starożytnej Grecji i Rzymu</w:t>
            </w:r>
          </w:p>
        </w:tc>
      </w:tr>
      <w:tr w:rsidR="00FC1347" w:rsidRPr="009C54AE" w14:paraId="01458A70" w14:textId="77777777" w:rsidTr="00FC1347">
        <w:tc>
          <w:tcPr>
            <w:tcW w:w="9520" w:type="dxa"/>
          </w:tcPr>
          <w:p w14:paraId="507DB2EA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Warunki powstania systemu myśli ekonomicznej średniowiecza</w:t>
            </w:r>
          </w:p>
        </w:tc>
      </w:tr>
      <w:tr w:rsidR="00FC1347" w:rsidRPr="009C54AE" w14:paraId="1F062174" w14:textId="77777777" w:rsidTr="00FC1347">
        <w:tc>
          <w:tcPr>
            <w:tcW w:w="9520" w:type="dxa"/>
          </w:tcPr>
          <w:p w14:paraId="63DC8C7A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Rozwój teorii merkantylizmu -warunki powstania, etapy rozwoju</w:t>
            </w:r>
            <w:r>
              <w:rPr>
                <w:rFonts w:ascii="Corbel" w:hAnsi="Corbel"/>
                <w:sz w:val="24"/>
              </w:rPr>
              <w:t>,</w:t>
            </w:r>
            <w:r w:rsidRPr="0018675E">
              <w:rPr>
                <w:rFonts w:ascii="Corbel" w:hAnsi="Corbel"/>
                <w:sz w:val="24"/>
              </w:rPr>
              <w:t xml:space="preserve"> cechy i krytyka merkantylizmu,</w:t>
            </w:r>
          </w:p>
        </w:tc>
      </w:tr>
      <w:tr w:rsidR="00FC1347" w:rsidRPr="009C54AE" w14:paraId="39A37AFE" w14:textId="77777777" w:rsidTr="00FC1347">
        <w:tc>
          <w:tcPr>
            <w:tcW w:w="9520" w:type="dxa"/>
          </w:tcPr>
          <w:p w14:paraId="493E2B1E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Koncepcja szkoły klasycznej na tle </w:t>
            </w:r>
            <w:r>
              <w:rPr>
                <w:rFonts w:ascii="Corbel" w:hAnsi="Corbel"/>
                <w:sz w:val="24"/>
              </w:rPr>
              <w:t>uwarunkowań rozwoju kapitalizmu:</w:t>
            </w:r>
          </w:p>
          <w:p w14:paraId="7108FEC7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A. Smith - podstawowe założenia systemu ekonomicznego</w:t>
            </w:r>
          </w:p>
          <w:p w14:paraId="0123132E" w14:textId="77777777" w:rsidR="00FC1347" w:rsidRPr="0018675E" w:rsidRDefault="00FC1347" w:rsidP="00CB405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Inni przedstawiciele i ich podstawowe poglądy: </w:t>
            </w:r>
            <w:r w:rsidR="00CB405E">
              <w:rPr>
                <w:rFonts w:ascii="Corbel" w:hAnsi="Corbel"/>
                <w:sz w:val="24"/>
              </w:rPr>
              <w:t xml:space="preserve">D. Ricardo, </w:t>
            </w:r>
            <w:r w:rsidRPr="0018675E">
              <w:rPr>
                <w:rFonts w:ascii="Corbel" w:hAnsi="Corbel"/>
                <w:sz w:val="24"/>
              </w:rPr>
              <w:t>T.</w:t>
            </w:r>
            <w:r>
              <w:rPr>
                <w:rFonts w:ascii="Corbel" w:hAnsi="Corbel"/>
                <w:sz w:val="24"/>
              </w:rPr>
              <w:t xml:space="preserve">R. Malthus, J.B. Say, </w:t>
            </w:r>
          </w:p>
        </w:tc>
      </w:tr>
      <w:tr w:rsidR="00FC1347" w:rsidRPr="009C54AE" w14:paraId="0182BB27" w14:textId="77777777" w:rsidTr="00FC1347">
        <w:tc>
          <w:tcPr>
            <w:tcW w:w="9520" w:type="dxa"/>
          </w:tcPr>
          <w:p w14:paraId="4FB22D5A" w14:textId="77777777" w:rsidR="00FC1347" w:rsidRPr="006D1182" w:rsidRDefault="00FC1347" w:rsidP="00CB405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6D1182">
              <w:rPr>
                <w:rFonts w:ascii="Corbel" w:hAnsi="Corbel"/>
                <w:sz w:val="24"/>
              </w:rPr>
              <w:t>E</w:t>
            </w:r>
            <w:r w:rsidR="00CB405E">
              <w:rPr>
                <w:rFonts w:ascii="Corbel" w:hAnsi="Corbel"/>
                <w:sz w:val="24"/>
              </w:rPr>
              <w:t xml:space="preserve">konomia subiektywno-marginalna: warunki powstania </w:t>
            </w:r>
            <w:proofErr w:type="gramStart"/>
            <w:r w:rsidR="00CB405E">
              <w:rPr>
                <w:rFonts w:ascii="Corbel" w:hAnsi="Corbel"/>
                <w:sz w:val="24"/>
              </w:rPr>
              <w:t>i  prekursorzy</w:t>
            </w:r>
            <w:proofErr w:type="gramEnd"/>
            <w:r w:rsidR="00CB405E">
              <w:rPr>
                <w:rFonts w:ascii="Corbel" w:hAnsi="Corbel"/>
                <w:sz w:val="24"/>
              </w:rPr>
              <w:t xml:space="preserve"> głównych</w:t>
            </w:r>
            <w:r w:rsidRPr="006D1182">
              <w:rPr>
                <w:rFonts w:ascii="Corbel" w:hAnsi="Corbel"/>
                <w:sz w:val="24"/>
              </w:rPr>
              <w:t xml:space="preserve"> </w:t>
            </w:r>
            <w:r w:rsidR="00CB405E">
              <w:rPr>
                <w:rFonts w:ascii="Corbel" w:hAnsi="Corbel"/>
                <w:sz w:val="24"/>
              </w:rPr>
              <w:t>szkół</w:t>
            </w:r>
          </w:p>
        </w:tc>
      </w:tr>
      <w:tr w:rsidR="00FC1347" w:rsidRPr="009C54AE" w14:paraId="69E1A17E" w14:textId="77777777" w:rsidTr="00FC1347">
        <w:tc>
          <w:tcPr>
            <w:tcW w:w="9520" w:type="dxa"/>
          </w:tcPr>
          <w:p w14:paraId="0F527866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Ekonomia alternatywna: s</w:t>
            </w:r>
            <w:r w:rsidRPr="0018675E">
              <w:rPr>
                <w:rFonts w:ascii="Corbel" w:hAnsi="Corbel"/>
                <w:sz w:val="24"/>
              </w:rPr>
              <w:t>ocjalizm, niemiecka szkoła historyczna, narodziny instytucjonalizmu</w:t>
            </w:r>
          </w:p>
        </w:tc>
      </w:tr>
      <w:tr w:rsidR="00FC1347" w:rsidRPr="009C54AE" w14:paraId="03615EEE" w14:textId="77777777" w:rsidTr="00FC1347">
        <w:tc>
          <w:tcPr>
            <w:tcW w:w="9520" w:type="dxa"/>
          </w:tcPr>
          <w:p w14:paraId="0FFD4C36" w14:textId="77777777" w:rsidR="00FC1347" w:rsidRPr="0018675E" w:rsidRDefault="00FC1347" w:rsidP="00CB405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 xml:space="preserve">J.M. Keynes i jego teoria </w:t>
            </w:r>
            <w:r w:rsidR="00CB405E">
              <w:rPr>
                <w:rFonts w:ascii="Corbel" w:hAnsi="Corbel"/>
                <w:sz w:val="24"/>
              </w:rPr>
              <w:t>–</w:t>
            </w:r>
            <w:r w:rsidRPr="0018675E">
              <w:rPr>
                <w:rFonts w:ascii="Corbel" w:hAnsi="Corbel"/>
                <w:sz w:val="24"/>
              </w:rPr>
              <w:t xml:space="preserve"> </w:t>
            </w:r>
            <w:r w:rsidR="00CB405E">
              <w:rPr>
                <w:rFonts w:ascii="Corbel" w:hAnsi="Corbel"/>
                <w:sz w:val="24"/>
              </w:rPr>
              <w:t xml:space="preserve">warunki powstania i </w:t>
            </w:r>
            <w:r w:rsidRPr="0018675E">
              <w:rPr>
                <w:rFonts w:ascii="Corbel" w:hAnsi="Corbel"/>
                <w:sz w:val="24"/>
              </w:rPr>
              <w:t>założenia metodologiczne</w:t>
            </w:r>
          </w:p>
        </w:tc>
      </w:tr>
      <w:tr w:rsidR="00FC1347" w:rsidRPr="009C54AE" w14:paraId="555820A2" w14:textId="77777777" w:rsidTr="00FC1347">
        <w:tc>
          <w:tcPr>
            <w:tcW w:w="9520" w:type="dxa"/>
          </w:tcPr>
          <w:p w14:paraId="4983837D" w14:textId="77777777" w:rsidR="00FC1347" w:rsidRPr="0018675E" w:rsidRDefault="00FC1347" w:rsidP="009A62C6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8675E">
              <w:rPr>
                <w:rFonts w:ascii="Corbel" w:hAnsi="Corbel"/>
                <w:sz w:val="24"/>
              </w:rPr>
              <w:t>Monetaryzm - założenia metodologiczne i podstawowe twierdzenia</w:t>
            </w:r>
          </w:p>
        </w:tc>
      </w:tr>
    </w:tbl>
    <w:p w14:paraId="30E8D8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D86E1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3896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1449A1" w14:textId="77777777" w:rsidTr="00FC1347">
        <w:tc>
          <w:tcPr>
            <w:tcW w:w="9520" w:type="dxa"/>
          </w:tcPr>
          <w:p w14:paraId="6BBBC8D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1347" w:rsidRPr="009C54AE" w14:paraId="00A22BC8" w14:textId="77777777" w:rsidTr="00FC1347">
        <w:tc>
          <w:tcPr>
            <w:tcW w:w="9520" w:type="dxa"/>
          </w:tcPr>
          <w:p w14:paraId="0B596C73" w14:textId="77777777" w:rsidR="00FC1347" w:rsidRPr="005D2A31" w:rsidRDefault="00FC1347" w:rsidP="00FC134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>System poglądów ekonomicznych średniowiecza – myśl Tomasza z Akwinu</w:t>
            </w:r>
          </w:p>
        </w:tc>
      </w:tr>
      <w:tr w:rsidR="00FC1347" w:rsidRPr="009C54AE" w14:paraId="1D836526" w14:textId="77777777" w:rsidTr="00FC1347">
        <w:tc>
          <w:tcPr>
            <w:tcW w:w="9520" w:type="dxa"/>
          </w:tcPr>
          <w:p w14:paraId="68764D61" w14:textId="77777777" w:rsidR="00FC1347" w:rsidRPr="005D2A31" w:rsidRDefault="00FC1347" w:rsidP="00FC1347">
            <w:pPr>
              <w:spacing w:after="0"/>
              <w:rPr>
                <w:rFonts w:ascii="Corbel" w:hAnsi="Corbel"/>
                <w:sz w:val="24"/>
              </w:rPr>
            </w:pPr>
            <w:r w:rsidRPr="005D2A31">
              <w:rPr>
                <w:rFonts w:ascii="Corbel" w:hAnsi="Corbel"/>
                <w:sz w:val="24"/>
              </w:rPr>
              <w:t>Narodowe odmiany merkantylizmu</w:t>
            </w:r>
            <w:r>
              <w:rPr>
                <w:rFonts w:ascii="Corbel" w:hAnsi="Corbel"/>
                <w:sz w:val="24"/>
              </w:rPr>
              <w:t>:</w:t>
            </w:r>
            <w:r w:rsidRPr="005D2A3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bulionizm, kolbertyzm, kameralizm, merkantylizm dojrzały </w:t>
            </w:r>
          </w:p>
        </w:tc>
      </w:tr>
      <w:tr w:rsidR="001D5EA0" w:rsidRPr="009C54AE" w14:paraId="34DE7590" w14:textId="77777777" w:rsidTr="00FC1347">
        <w:tc>
          <w:tcPr>
            <w:tcW w:w="9520" w:type="dxa"/>
          </w:tcPr>
          <w:p w14:paraId="54CC18C1" w14:textId="77777777" w:rsidR="001D5EA0" w:rsidRPr="0018675E" w:rsidRDefault="001D5EA0" w:rsidP="001D5EA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5D2A31">
              <w:rPr>
                <w:rFonts w:ascii="Corbel" w:hAnsi="Corbel"/>
                <w:sz w:val="24"/>
              </w:rPr>
              <w:t>Rozwój myśli fizjokratycznej: tablica ekonomiczna – pierwszy schemat przepływów międzygałęziowych</w:t>
            </w:r>
          </w:p>
        </w:tc>
      </w:tr>
      <w:tr w:rsidR="001D5EA0" w:rsidRPr="009C54AE" w14:paraId="19C041B3" w14:textId="77777777" w:rsidTr="00FC1347">
        <w:tc>
          <w:tcPr>
            <w:tcW w:w="9520" w:type="dxa"/>
          </w:tcPr>
          <w:p w14:paraId="5550D9CC" w14:textId="77777777" w:rsidR="001D5EA0" w:rsidRPr="00991301" w:rsidRDefault="001D5EA0" w:rsidP="001D5EA0">
            <w:pPr>
              <w:spacing w:after="0"/>
              <w:rPr>
                <w:rFonts w:ascii="Corbel" w:hAnsi="Corbel"/>
                <w:sz w:val="24"/>
              </w:rPr>
            </w:pPr>
            <w:r w:rsidRPr="00991301">
              <w:rPr>
                <w:rFonts w:ascii="Corbel" w:hAnsi="Corbel"/>
                <w:sz w:val="24"/>
              </w:rPr>
              <w:t>Analiza porównawcza poglądów A. Smitha i D. Ricardo: teoria wartości, teoria podziału, renta gruntowa, płace, zyski</w:t>
            </w:r>
          </w:p>
        </w:tc>
      </w:tr>
      <w:tr w:rsidR="001D5EA0" w:rsidRPr="009C54AE" w14:paraId="00C81594" w14:textId="77777777" w:rsidTr="00FC1347">
        <w:tc>
          <w:tcPr>
            <w:tcW w:w="9520" w:type="dxa"/>
          </w:tcPr>
          <w:p w14:paraId="7FA53AA7" w14:textId="77777777" w:rsidR="001D5EA0" w:rsidRPr="005D2A31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>Ekonomia subiektywno – marginalna: główni przedstawiciele szkół ekonomicznych: szkoła psychologiczna, matematyczna i neoklasyczna</w:t>
            </w:r>
          </w:p>
        </w:tc>
      </w:tr>
      <w:tr w:rsidR="001D5EA0" w:rsidRPr="009C54AE" w14:paraId="229663A6" w14:textId="77777777" w:rsidTr="00FC1347">
        <w:tc>
          <w:tcPr>
            <w:tcW w:w="9520" w:type="dxa"/>
          </w:tcPr>
          <w:p w14:paraId="16F07A74" w14:textId="77777777" w:rsidR="001D5EA0" w:rsidRPr="006D1182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D1182">
              <w:rPr>
                <w:rFonts w:ascii="Corbel" w:hAnsi="Corbel"/>
                <w:sz w:val="24"/>
                <w:szCs w:val="24"/>
              </w:rPr>
              <w:t>Keynesizm: cechy modelu Keynesa, znaczenie inwestycji w gospodarce, teoria pieniądza</w:t>
            </w:r>
          </w:p>
        </w:tc>
      </w:tr>
      <w:tr w:rsidR="001D5EA0" w:rsidRPr="009C54AE" w14:paraId="1A72DDE0" w14:textId="77777777" w:rsidTr="00FC1347">
        <w:tc>
          <w:tcPr>
            <w:tcW w:w="9520" w:type="dxa"/>
          </w:tcPr>
          <w:p w14:paraId="7E799C6C" w14:textId="77777777" w:rsidR="001D5EA0" w:rsidRPr="005D2A31" w:rsidRDefault="001D5EA0" w:rsidP="001D5E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2A31">
              <w:rPr>
                <w:rFonts w:ascii="Corbel" w:hAnsi="Corbel"/>
                <w:sz w:val="24"/>
              </w:rPr>
              <w:t xml:space="preserve">Główne kierunki współczesnej myśli ekonomicznej </w:t>
            </w:r>
            <w:r>
              <w:rPr>
                <w:rFonts w:ascii="Corbel" w:hAnsi="Corbel"/>
                <w:sz w:val="24"/>
              </w:rPr>
              <w:t xml:space="preserve">- </w:t>
            </w:r>
            <w:r w:rsidRPr="005D2A31">
              <w:rPr>
                <w:rFonts w:ascii="Corbel" w:hAnsi="Corbel"/>
                <w:sz w:val="24"/>
              </w:rPr>
              <w:t>monetaryzm oraz nowa klasyczna makroekonomia</w:t>
            </w:r>
          </w:p>
        </w:tc>
      </w:tr>
    </w:tbl>
    <w:p w14:paraId="43B695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866931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57E6853" w14:textId="77777777" w:rsidR="00272BF8" w:rsidRPr="009C54AE" w:rsidRDefault="00272BF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D7504BB" w14:textId="77777777" w:rsidR="001D5EA0" w:rsidRPr="00272BF8" w:rsidRDefault="001D5EA0" w:rsidP="001D5EA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0"/>
        </w:rPr>
      </w:pPr>
      <w:r w:rsidRPr="00272BF8">
        <w:rPr>
          <w:rFonts w:ascii="Corbel" w:hAnsi="Corbel"/>
          <w:b w:val="0"/>
          <w:iCs/>
          <w:smallCaps w:val="0"/>
          <w:szCs w:val="20"/>
        </w:rPr>
        <w:t>Wykład z prezentacją multimedialną</w:t>
      </w:r>
    </w:p>
    <w:p w14:paraId="7D4345D5" w14:textId="77777777" w:rsidR="00E960BB" w:rsidRPr="00272BF8" w:rsidRDefault="001D5EA0" w:rsidP="001D5EA0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272BF8">
        <w:rPr>
          <w:rFonts w:ascii="Corbel" w:hAnsi="Corbel"/>
          <w:b w:val="0"/>
          <w:iCs/>
          <w:smallCaps w:val="0"/>
          <w:szCs w:val="24"/>
        </w:rPr>
        <w:t>Ćwiczenia: analiza tekstów z dyskusją, prezentacja referatów</w:t>
      </w:r>
    </w:p>
    <w:p w14:paraId="18DAFCA9" w14:textId="77777777" w:rsidR="008A646E" w:rsidRDefault="008A646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1B91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0B048C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3E2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D4E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3C0B642" w14:textId="77777777" w:rsidTr="001D5EA0">
        <w:tc>
          <w:tcPr>
            <w:tcW w:w="1962" w:type="dxa"/>
            <w:vAlign w:val="center"/>
          </w:tcPr>
          <w:p w14:paraId="7C4179D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EC82F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688DB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10FBB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96A1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D5EA0" w:rsidRPr="009C54AE" w14:paraId="283F0807" w14:textId="77777777" w:rsidTr="001D5EA0">
        <w:tc>
          <w:tcPr>
            <w:tcW w:w="1962" w:type="dxa"/>
          </w:tcPr>
          <w:p w14:paraId="131CA426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CD1F2B0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2D581C36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 /ćwiczenia</w:t>
            </w:r>
          </w:p>
        </w:tc>
      </w:tr>
      <w:tr w:rsidR="001D5EA0" w:rsidRPr="009C54AE" w14:paraId="5A24D2AF" w14:textId="77777777" w:rsidTr="001D5EA0">
        <w:tc>
          <w:tcPr>
            <w:tcW w:w="1962" w:type="dxa"/>
          </w:tcPr>
          <w:p w14:paraId="1523C82A" w14:textId="77777777" w:rsidR="001D5EA0" w:rsidRPr="009C54AE" w:rsidRDefault="00581D45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1D5EA0" w:rsidRPr="009C54AE">
              <w:rPr>
                <w:rFonts w:ascii="Corbel" w:hAnsi="Corbel"/>
                <w:b w:val="0"/>
                <w:szCs w:val="24"/>
              </w:rPr>
              <w:t>k_ 02</w:t>
            </w:r>
          </w:p>
        </w:tc>
        <w:tc>
          <w:tcPr>
            <w:tcW w:w="5441" w:type="dxa"/>
          </w:tcPr>
          <w:p w14:paraId="18C2C203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02999CE6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 /ćwiczenia</w:t>
            </w:r>
          </w:p>
        </w:tc>
      </w:tr>
      <w:tr w:rsidR="001D5EA0" w:rsidRPr="009C54AE" w14:paraId="6DEC4542" w14:textId="77777777" w:rsidTr="001D5EA0">
        <w:tc>
          <w:tcPr>
            <w:tcW w:w="1962" w:type="dxa"/>
          </w:tcPr>
          <w:p w14:paraId="51B36715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6A86637F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ocena aktywności </w:t>
            </w:r>
          </w:p>
        </w:tc>
        <w:tc>
          <w:tcPr>
            <w:tcW w:w="2117" w:type="dxa"/>
          </w:tcPr>
          <w:p w14:paraId="40A3FB4B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D5EA0" w:rsidRPr="009C54AE" w14:paraId="7189897D" w14:textId="77777777" w:rsidTr="001D5EA0">
        <w:tc>
          <w:tcPr>
            <w:tcW w:w="1962" w:type="dxa"/>
          </w:tcPr>
          <w:p w14:paraId="1C29ED17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0F79456E" w14:textId="77777777" w:rsidR="001D5EA0" w:rsidRPr="009C54AE" w:rsidRDefault="001D5EA0" w:rsidP="001D5E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A6937AC" w14:textId="77777777" w:rsidR="001D5EA0" w:rsidRPr="00BE1E91" w:rsidRDefault="001D5EA0" w:rsidP="005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46C6F9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2561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7AC8BF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E29811C" w14:textId="77777777" w:rsidTr="00923D7D">
        <w:tc>
          <w:tcPr>
            <w:tcW w:w="9670" w:type="dxa"/>
          </w:tcPr>
          <w:p w14:paraId="618248A3" w14:textId="77777777" w:rsidR="0085747A" w:rsidRPr="009C54AE" w:rsidRDefault="00272B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272BF8">
              <w:rPr>
                <w:rFonts w:ascii="Corbel" w:hAnsi="Corbel"/>
                <w:b w:val="0"/>
                <w:smallCaps w:val="0"/>
              </w:rPr>
              <w:t>aliczenie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  <w:r>
              <w:rPr>
                <w:rFonts w:ascii="Corbel" w:hAnsi="Corbel"/>
                <w:b w:val="0"/>
              </w:rPr>
              <w:t xml:space="preserve"> 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 xml:space="preserve">ocena za </w:t>
            </w:r>
            <w:r w:rsidR="001D5EA0">
              <w:rPr>
                <w:rFonts w:ascii="Corbel" w:hAnsi="Corbel"/>
                <w:b w:val="0"/>
                <w:smallCaps w:val="0"/>
              </w:rPr>
              <w:t>kolokwium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1D5EA0">
              <w:rPr>
                <w:rFonts w:ascii="Corbel" w:hAnsi="Corbel"/>
                <w:b w:val="0"/>
                <w:smallCaps w:val="0"/>
              </w:rPr>
              <w:t>80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%)</w:t>
            </w:r>
            <w:r w:rsidR="001D5EA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skorygowana o o</w:t>
            </w:r>
            <w:r w:rsidR="001D5EA0">
              <w:rPr>
                <w:rFonts w:ascii="Corbel" w:hAnsi="Corbel"/>
                <w:b w:val="0"/>
                <w:smallCaps w:val="0"/>
              </w:rPr>
              <w:t>cenę aktywności na zajęciach (20</w:t>
            </w:r>
            <w:r w:rsidR="001D5EA0" w:rsidRPr="00273B64">
              <w:rPr>
                <w:rFonts w:ascii="Corbel" w:hAnsi="Corbel"/>
                <w:b w:val="0"/>
                <w:smallCaps w:val="0"/>
              </w:rPr>
              <w:t>%),</w:t>
            </w:r>
          </w:p>
        </w:tc>
      </w:tr>
    </w:tbl>
    <w:p w14:paraId="794AFE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5C48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20D7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781C63E" w14:textId="77777777" w:rsidTr="003E1941">
        <w:tc>
          <w:tcPr>
            <w:tcW w:w="4962" w:type="dxa"/>
            <w:vAlign w:val="center"/>
          </w:tcPr>
          <w:p w14:paraId="22071A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59BDD3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78DD65" w14:textId="77777777" w:rsidTr="00923D7D">
        <w:tc>
          <w:tcPr>
            <w:tcW w:w="4962" w:type="dxa"/>
          </w:tcPr>
          <w:p w14:paraId="589F14C2" w14:textId="77777777" w:rsidR="0085747A" w:rsidRPr="009C54AE" w:rsidRDefault="00C61DC5" w:rsidP="00F56F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9EC4751" w14:textId="77777777" w:rsidR="0085747A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306846" w14:textId="77777777" w:rsidTr="00923D7D">
        <w:tc>
          <w:tcPr>
            <w:tcW w:w="4962" w:type="dxa"/>
          </w:tcPr>
          <w:p w14:paraId="3FD245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0D0A370" w14:textId="77777777" w:rsidR="00C61DC5" w:rsidRPr="009C54AE" w:rsidRDefault="008A646E" w:rsidP="008A6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F1A9E1B" w14:textId="77777777" w:rsidR="00C61DC5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58F2933" w14:textId="77777777" w:rsidTr="00923D7D">
        <w:tc>
          <w:tcPr>
            <w:tcW w:w="4962" w:type="dxa"/>
          </w:tcPr>
          <w:p w14:paraId="2B1D0B0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14:paraId="143D4EA9" w14:textId="77777777" w:rsidR="00C61DC5" w:rsidRPr="009C54AE" w:rsidRDefault="008A64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453644">
              <w:rPr>
                <w:rFonts w:ascii="Corbel" w:hAnsi="Corbel"/>
                <w:sz w:val="24"/>
                <w:szCs w:val="24"/>
              </w:rPr>
              <w:t>, napisanie referatu, gromadzenie danych empirycznych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EFF5C93" w14:textId="77777777" w:rsidR="00C61DC5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65</w:t>
            </w:r>
          </w:p>
        </w:tc>
      </w:tr>
      <w:tr w:rsidR="0085747A" w:rsidRPr="009C54AE" w14:paraId="760C5C26" w14:textId="77777777" w:rsidTr="00923D7D">
        <w:tc>
          <w:tcPr>
            <w:tcW w:w="4962" w:type="dxa"/>
          </w:tcPr>
          <w:p w14:paraId="102C73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540339" w14:textId="77777777" w:rsidR="0085747A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370A03F" w14:textId="77777777" w:rsidTr="00923D7D">
        <w:tc>
          <w:tcPr>
            <w:tcW w:w="4962" w:type="dxa"/>
          </w:tcPr>
          <w:p w14:paraId="533811B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0C99AF" w14:textId="77777777" w:rsidR="0085747A" w:rsidRPr="009C54AE" w:rsidRDefault="008A646E" w:rsidP="00272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2C06A4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B9F40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D32F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2D4C0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4469"/>
      </w:tblGrid>
      <w:tr w:rsidR="0085747A" w:rsidRPr="009C54AE" w14:paraId="7F7A2A7B" w14:textId="77777777" w:rsidTr="00272BF8">
        <w:trPr>
          <w:trHeight w:val="397"/>
          <w:jc w:val="center"/>
        </w:trPr>
        <w:tc>
          <w:tcPr>
            <w:tcW w:w="9639" w:type="dxa"/>
          </w:tcPr>
          <w:p w14:paraId="36D73A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9639" w:type="dxa"/>
          </w:tcPr>
          <w:p w14:paraId="79E5C9C3" w14:textId="77777777" w:rsidR="0085747A" w:rsidRPr="009C54AE" w:rsidRDefault="00272BF8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ADBF88B" w14:textId="77777777" w:rsidTr="00272BF8">
        <w:trPr>
          <w:trHeight w:val="397"/>
          <w:jc w:val="center"/>
        </w:trPr>
        <w:tc>
          <w:tcPr>
            <w:tcW w:w="9639" w:type="dxa"/>
          </w:tcPr>
          <w:p w14:paraId="0CBCBF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9639" w:type="dxa"/>
          </w:tcPr>
          <w:p w14:paraId="400E2CDD" w14:textId="77777777" w:rsidR="0085747A" w:rsidRPr="009C54AE" w:rsidRDefault="00272BF8" w:rsidP="00272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3DAD9A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DD41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C2B5C1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9C54AE" w14:paraId="7C84D68E" w14:textId="77777777" w:rsidTr="00272BF8">
        <w:trPr>
          <w:trHeight w:val="397"/>
          <w:jc w:val="center"/>
        </w:trPr>
        <w:tc>
          <w:tcPr>
            <w:tcW w:w="9639" w:type="dxa"/>
          </w:tcPr>
          <w:p w14:paraId="7677897B" w14:textId="77777777" w:rsidR="0085747A" w:rsidRDefault="0085747A" w:rsidP="00042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E23250" w14:textId="77777777" w:rsidR="001D5EA0" w:rsidRPr="008D5064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Stankiewicz W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Historia myśli ekonomicznej, PWE,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(1983,1998, 2000,2004) 2007</w:t>
            </w:r>
          </w:p>
          <w:p w14:paraId="1AB10001" w14:textId="77777777" w:rsidR="001D5EA0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Landreth H. Colander D.C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Historia myśli ekonomicznej, PWN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(1998) 2005</w:t>
            </w:r>
          </w:p>
          <w:p w14:paraId="1359F125" w14:textId="77777777" w:rsidR="008A646E" w:rsidRPr="009C54AE" w:rsidRDefault="001D5EA0" w:rsidP="00042F8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Bartkowiak R., 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Historia myśli ekonomicznej, PWE,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92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2003, 2008</w:t>
            </w:r>
            <w:r w:rsidR="00B92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2019</w:t>
            </w:r>
          </w:p>
        </w:tc>
      </w:tr>
      <w:tr w:rsidR="0085747A" w:rsidRPr="009C54AE" w14:paraId="17806E5B" w14:textId="77777777" w:rsidTr="00272BF8">
        <w:trPr>
          <w:trHeight w:val="397"/>
          <w:jc w:val="center"/>
        </w:trPr>
        <w:tc>
          <w:tcPr>
            <w:tcW w:w="9639" w:type="dxa"/>
          </w:tcPr>
          <w:p w14:paraId="0F27F5AF" w14:textId="77777777" w:rsidR="0085747A" w:rsidRDefault="0085747A" w:rsidP="00042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B08E3DD" w14:textId="77777777" w:rsidR="001D5EA0" w:rsidRPr="008D5064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Spychalski G. B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Zarys historii myśli ekonomicznej, PWN, </w:t>
            </w:r>
            <w:proofErr w:type="gramStart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</w:t>
            </w:r>
            <w:proofErr w:type="gramEnd"/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(1999) 2001, </w:t>
            </w:r>
          </w:p>
          <w:p w14:paraId="6F1A4BFB" w14:textId="77777777" w:rsidR="001D5EA0" w:rsidRPr="001D5EA0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Romanow Z., </w:t>
            </w:r>
            <w:r w:rsidRPr="008D50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myśli ekonomicznej w zarysie, AE, Poznań, 1999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5EE1CCF3" w14:textId="77777777" w:rsidR="008A646E" w:rsidRPr="009C54AE" w:rsidRDefault="001D5EA0" w:rsidP="00042F86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5064">
              <w:rPr>
                <w:rFonts w:ascii="Corbel" w:hAnsi="Corbel"/>
                <w:b w:val="0"/>
                <w:smallCaps w:val="0"/>
              </w:rPr>
              <w:t>Rozwój polskiej myśli ekonomicznej, red. St. Czaja, Wrocław 2001, 2004</w:t>
            </w:r>
          </w:p>
        </w:tc>
      </w:tr>
    </w:tbl>
    <w:p w14:paraId="351658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3AC1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2412B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59AF9" w14:textId="77777777" w:rsidR="00B4508B" w:rsidRDefault="00B4508B" w:rsidP="00C16ABF">
      <w:pPr>
        <w:spacing w:after="0" w:line="240" w:lineRule="auto"/>
      </w:pPr>
      <w:r>
        <w:separator/>
      </w:r>
    </w:p>
  </w:endnote>
  <w:endnote w:type="continuationSeparator" w:id="0">
    <w:p w14:paraId="3EED9F79" w14:textId="77777777" w:rsidR="00B4508B" w:rsidRDefault="00B450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88975" w14:textId="77777777" w:rsidR="00B4508B" w:rsidRDefault="00B4508B" w:rsidP="00C16ABF">
      <w:pPr>
        <w:spacing w:after="0" w:line="240" w:lineRule="auto"/>
      </w:pPr>
      <w:r>
        <w:separator/>
      </w:r>
    </w:p>
  </w:footnote>
  <w:footnote w:type="continuationSeparator" w:id="0">
    <w:p w14:paraId="1A9118DF" w14:textId="77777777" w:rsidR="00B4508B" w:rsidRDefault="00B4508B" w:rsidP="00C16ABF">
      <w:pPr>
        <w:spacing w:after="0" w:line="240" w:lineRule="auto"/>
      </w:pPr>
      <w:r>
        <w:continuationSeparator/>
      </w:r>
    </w:p>
  </w:footnote>
  <w:footnote w:id="1">
    <w:p w14:paraId="7A8A652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012"/>
    <w:multiLevelType w:val="hybridMultilevel"/>
    <w:tmpl w:val="8D9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1A368B"/>
    <w:multiLevelType w:val="hybridMultilevel"/>
    <w:tmpl w:val="3190B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C7B01"/>
    <w:multiLevelType w:val="hybridMultilevel"/>
    <w:tmpl w:val="46EAF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45588">
    <w:abstractNumId w:val="1"/>
  </w:num>
  <w:num w:numId="2" w16cid:durableId="582766844">
    <w:abstractNumId w:val="2"/>
  </w:num>
  <w:num w:numId="3" w16cid:durableId="4678613">
    <w:abstractNumId w:val="0"/>
  </w:num>
  <w:num w:numId="4" w16cid:durableId="19371275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934"/>
    <w:rsid w:val="00015B8F"/>
    <w:rsid w:val="00022ECE"/>
    <w:rsid w:val="00042A51"/>
    <w:rsid w:val="00042D2E"/>
    <w:rsid w:val="00042F86"/>
    <w:rsid w:val="00044C82"/>
    <w:rsid w:val="00070ED6"/>
    <w:rsid w:val="000742DC"/>
    <w:rsid w:val="00084C12"/>
    <w:rsid w:val="00093B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5E34"/>
    <w:rsid w:val="001D5EA0"/>
    <w:rsid w:val="001D657B"/>
    <w:rsid w:val="001D7B54"/>
    <w:rsid w:val="001E0209"/>
    <w:rsid w:val="001F2CA2"/>
    <w:rsid w:val="002144C0"/>
    <w:rsid w:val="00215FA7"/>
    <w:rsid w:val="00222CCD"/>
    <w:rsid w:val="0022477D"/>
    <w:rsid w:val="002278A9"/>
    <w:rsid w:val="002336F9"/>
    <w:rsid w:val="0024028F"/>
    <w:rsid w:val="00244ABC"/>
    <w:rsid w:val="00246ABD"/>
    <w:rsid w:val="00272BF8"/>
    <w:rsid w:val="00281FF2"/>
    <w:rsid w:val="00284BB0"/>
    <w:rsid w:val="002857DE"/>
    <w:rsid w:val="00285B47"/>
    <w:rsid w:val="00291567"/>
    <w:rsid w:val="002A22BF"/>
    <w:rsid w:val="002A2389"/>
    <w:rsid w:val="002A671D"/>
    <w:rsid w:val="002B3803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6DC"/>
    <w:rsid w:val="003A77A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3644"/>
    <w:rsid w:val="00461EFC"/>
    <w:rsid w:val="004652C2"/>
    <w:rsid w:val="004706D1"/>
    <w:rsid w:val="00471326"/>
    <w:rsid w:val="0047598D"/>
    <w:rsid w:val="004840FD"/>
    <w:rsid w:val="00485BD8"/>
    <w:rsid w:val="00490F7D"/>
    <w:rsid w:val="00491678"/>
    <w:rsid w:val="004968E2"/>
    <w:rsid w:val="004A3EEA"/>
    <w:rsid w:val="004A4D1F"/>
    <w:rsid w:val="004C4556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407D"/>
    <w:rsid w:val="00581D45"/>
    <w:rsid w:val="0059484D"/>
    <w:rsid w:val="005A0855"/>
    <w:rsid w:val="005A133C"/>
    <w:rsid w:val="005A3196"/>
    <w:rsid w:val="005C080F"/>
    <w:rsid w:val="005C55E5"/>
    <w:rsid w:val="005C696A"/>
    <w:rsid w:val="005E20E4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6DAB"/>
    <w:rsid w:val="00671958"/>
    <w:rsid w:val="00675843"/>
    <w:rsid w:val="00696477"/>
    <w:rsid w:val="006D050F"/>
    <w:rsid w:val="006D6139"/>
    <w:rsid w:val="006E5D65"/>
    <w:rsid w:val="006F1282"/>
    <w:rsid w:val="006F1FBC"/>
    <w:rsid w:val="006F26E3"/>
    <w:rsid w:val="006F31E2"/>
    <w:rsid w:val="00706544"/>
    <w:rsid w:val="007072BA"/>
    <w:rsid w:val="0071620A"/>
    <w:rsid w:val="0072295C"/>
    <w:rsid w:val="00724677"/>
    <w:rsid w:val="00725459"/>
    <w:rsid w:val="007327BD"/>
    <w:rsid w:val="00734608"/>
    <w:rsid w:val="00745302"/>
    <w:rsid w:val="007461D6"/>
    <w:rsid w:val="00746EC8"/>
    <w:rsid w:val="0076270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71D"/>
    <w:rsid w:val="008A45F7"/>
    <w:rsid w:val="008A64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0A8"/>
    <w:rsid w:val="00923D7D"/>
    <w:rsid w:val="009508DF"/>
    <w:rsid w:val="00950DAC"/>
    <w:rsid w:val="00954A07"/>
    <w:rsid w:val="00984B23"/>
    <w:rsid w:val="00991867"/>
    <w:rsid w:val="00996833"/>
    <w:rsid w:val="00997F14"/>
    <w:rsid w:val="009A62C6"/>
    <w:rsid w:val="009A78D9"/>
    <w:rsid w:val="009C3E31"/>
    <w:rsid w:val="009C54AE"/>
    <w:rsid w:val="009C788E"/>
    <w:rsid w:val="009D3F3B"/>
    <w:rsid w:val="009E0543"/>
    <w:rsid w:val="009E15DA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054"/>
    <w:rsid w:val="00A86799"/>
    <w:rsid w:val="00A97DE1"/>
    <w:rsid w:val="00AB053C"/>
    <w:rsid w:val="00AD1146"/>
    <w:rsid w:val="00AD27D3"/>
    <w:rsid w:val="00AD66D6"/>
    <w:rsid w:val="00AD7F68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08B"/>
    <w:rsid w:val="00B607DB"/>
    <w:rsid w:val="00B66529"/>
    <w:rsid w:val="00B75946"/>
    <w:rsid w:val="00B8056E"/>
    <w:rsid w:val="00B819C8"/>
    <w:rsid w:val="00B82308"/>
    <w:rsid w:val="00B90885"/>
    <w:rsid w:val="00B92DC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2AB"/>
    <w:rsid w:val="00C26CB7"/>
    <w:rsid w:val="00C324C1"/>
    <w:rsid w:val="00C36992"/>
    <w:rsid w:val="00C511C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405E"/>
    <w:rsid w:val="00CB5038"/>
    <w:rsid w:val="00CC0FC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C19"/>
    <w:rsid w:val="00D74119"/>
    <w:rsid w:val="00D8075B"/>
    <w:rsid w:val="00D8678B"/>
    <w:rsid w:val="00DA2114"/>
    <w:rsid w:val="00DA5156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C6F"/>
    <w:rsid w:val="00E273FC"/>
    <w:rsid w:val="00E35533"/>
    <w:rsid w:val="00E44504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2E31"/>
    <w:rsid w:val="00EC4899"/>
    <w:rsid w:val="00ED03AB"/>
    <w:rsid w:val="00ED32D2"/>
    <w:rsid w:val="00EE32DE"/>
    <w:rsid w:val="00EE5457"/>
    <w:rsid w:val="00F06A62"/>
    <w:rsid w:val="00F070AB"/>
    <w:rsid w:val="00F142A7"/>
    <w:rsid w:val="00F17567"/>
    <w:rsid w:val="00F27A7B"/>
    <w:rsid w:val="00F526AF"/>
    <w:rsid w:val="00F53079"/>
    <w:rsid w:val="00F56F8F"/>
    <w:rsid w:val="00F617C3"/>
    <w:rsid w:val="00F7066B"/>
    <w:rsid w:val="00F83B28"/>
    <w:rsid w:val="00F974DA"/>
    <w:rsid w:val="00FA1871"/>
    <w:rsid w:val="00FA46E5"/>
    <w:rsid w:val="00FB7DBA"/>
    <w:rsid w:val="00FC1347"/>
    <w:rsid w:val="00FC1C25"/>
    <w:rsid w:val="00FC3F45"/>
    <w:rsid w:val="00FC70FA"/>
    <w:rsid w:val="00FC7B7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3AEB"/>
  <w15:docId w15:val="{4715A11A-E365-4461-AAC6-8DA5C56A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C36D7-467E-4BC9-92C7-329B09620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F542C-19ED-4995-83CE-39A415AD25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A7D4E-0313-45EE-B627-29002A00D5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B2578-3E16-46C6-8E0E-708AC3CA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2022-05-26T03:21:00Z</dcterms:created>
  <dcterms:modified xsi:type="dcterms:W3CDTF">2025-06-30T10:21:00Z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